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CB0044" w14:textId="77777777" w:rsidR="001F114F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PYKE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20D62704" w14:textId="77777777" w:rsidR="001F114F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Plimpton, Devon. Yeoman.</w:t>
      </w:r>
    </w:p>
    <w:p w14:paraId="52A39706" w14:textId="77777777" w:rsidR="001F114F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E5A176" w14:textId="77777777" w:rsidR="001F114F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C70155E" w14:textId="77777777" w:rsidR="001F114F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Huddesfeld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Wellys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(q.v.), Roger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Huls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William</w:t>
      </w:r>
    </w:p>
    <w:p w14:paraId="02F08767" w14:textId="77777777" w:rsidR="001F114F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Bladon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Thomas Baker(q.v.), George Dakers(q.v.) and John Pole(q.v.)</w:t>
      </w:r>
    </w:p>
    <w:p w14:paraId="60871C22" w14:textId="77777777" w:rsidR="001F114F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brought a plaint of trespass against him.</w:t>
      </w:r>
    </w:p>
    <w:p w14:paraId="3A4F3A84" w14:textId="77777777" w:rsidR="001F114F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5BF6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C84B598" w14:textId="77777777" w:rsidR="001F114F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A374150" w14:textId="77777777" w:rsidR="001F114F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4D183A4" w14:textId="77777777" w:rsidR="001F114F" w:rsidRPr="00F66EAC" w:rsidRDefault="001F114F" w:rsidP="001F114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February 2021</w:t>
      </w:r>
    </w:p>
    <w:p w14:paraId="1354F6D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0AEE4" w14:textId="77777777" w:rsidR="001F114F" w:rsidRDefault="001F114F" w:rsidP="009139A6">
      <w:r>
        <w:separator/>
      </w:r>
    </w:p>
  </w:endnote>
  <w:endnote w:type="continuationSeparator" w:id="0">
    <w:p w14:paraId="667B1C29" w14:textId="77777777" w:rsidR="001F114F" w:rsidRDefault="001F114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29F9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A597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47C6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8E5E30" w14:textId="77777777" w:rsidR="001F114F" w:rsidRDefault="001F114F" w:rsidP="009139A6">
      <w:r>
        <w:separator/>
      </w:r>
    </w:p>
  </w:footnote>
  <w:footnote w:type="continuationSeparator" w:id="0">
    <w:p w14:paraId="7BAE13CB" w14:textId="77777777" w:rsidR="001F114F" w:rsidRDefault="001F114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854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D994F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CF6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14F"/>
    <w:rsid w:val="000666E0"/>
    <w:rsid w:val="001F114F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B9A75"/>
  <w15:chartTrackingRefBased/>
  <w15:docId w15:val="{2BF73A6D-21F0-465D-82E2-B222CE8DD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F11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2021-03-12T22:00:00Z</dcterms:created>
  <dcterms:modified xsi:type="dcterms:W3CDTF">2021-03-12T22:02:00Z</dcterms:modified>
</cp:coreProperties>
</file>